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1659B" w:rsidP="00E71FC3">
      <w:pPr>
        <w:pStyle w:val="NoSpacing"/>
      </w:pPr>
      <w:r>
        <w:rPr>
          <w:u w:val="single"/>
        </w:rPr>
        <w:t>Thomas GODEMAN</w:t>
      </w:r>
      <w:r>
        <w:t xml:space="preserve">    </w:t>
      </w:r>
      <w:proofErr w:type="gramStart"/>
      <w:r>
        <w:t xml:space="preserve">   (</w:t>
      </w:r>
      <w:proofErr w:type="gramEnd"/>
      <w:r>
        <w:t>fl.1421-3)</w:t>
      </w:r>
    </w:p>
    <w:p w:rsidR="0011659B" w:rsidRDefault="0011659B" w:rsidP="00E71FC3">
      <w:pPr>
        <w:pStyle w:val="NoSpacing"/>
      </w:pPr>
      <w:r>
        <w:t xml:space="preserve">of </w:t>
      </w:r>
      <w:proofErr w:type="spellStart"/>
      <w:r>
        <w:t>Golborne</w:t>
      </w:r>
      <w:proofErr w:type="spellEnd"/>
      <w:r>
        <w:t>, Cheshire.</w:t>
      </w:r>
    </w:p>
    <w:p w:rsidR="0011659B" w:rsidRDefault="0011659B" w:rsidP="00E71FC3">
      <w:pPr>
        <w:pStyle w:val="NoSpacing"/>
      </w:pPr>
    </w:p>
    <w:p w:rsidR="0011659B" w:rsidRDefault="0011659B" w:rsidP="00E71FC3">
      <w:pPr>
        <w:pStyle w:val="NoSpacing"/>
      </w:pPr>
    </w:p>
    <w:p w:rsidR="0011659B" w:rsidRDefault="0011659B" w:rsidP="00E71FC3">
      <w:pPr>
        <w:pStyle w:val="NoSpacing"/>
      </w:pPr>
      <w:r>
        <w:t xml:space="preserve">         1421-3</w:t>
      </w:r>
      <w:r>
        <w:tab/>
        <w:t xml:space="preserve">He </w:t>
      </w:r>
      <w:r w:rsidR="004D6BAE">
        <w:t xml:space="preserve">and Richard Selman of Moreton, </w:t>
      </w:r>
      <w:bookmarkStart w:id="0" w:name="_GoBack"/>
      <w:bookmarkEnd w:id="0"/>
      <w:r>
        <w:t>Staffordshire(q.v.), took all the issues</w:t>
      </w:r>
    </w:p>
    <w:p w:rsidR="0011659B" w:rsidRDefault="0011659B" w:rsidP="00E71FC3">
      <w:pPr>
        <w:pStyle w:val="NoSpacing"/>
      </w:pPr>
      <w:r>
        <w:tab/>
      </w:r>
      <w:r>
        <w:tab/>
        <w:t>from the lands of the late John Moreton(</w:t>
      </w:r>
      <w:proofErr w:type="gramStart"/>
      <w:r>
        <w:t>d.1421)(</w:t>
      </w:r>
      <w:proofErr w:type="gramEnd"/>
      <w:r>
        <w:t>q.v.) from the date of his</w:t>
      </w:r>
    </w:p>
    <w:p w:rsidR="0011659B" w:rsidRDefault="0011659B" w:rsidP="00E71FC3">
      <w:pPr>
        <w:pStyle w:val="NoSpacing"/>
      </w:pPr>
      <w:r>
        <w:tab/>
      </w:r>
      <w:r>
        <w:tab/>
        <w:t>death until the date of the inquisition post mortem, in 1423.</w:t>
      </w:r>
    </w:p>
    <w:p w:rsidR="0011659B" w:rsidRDefault="0011659B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22-11)</w:t>
      </w:r>
    </w:p>
    <w:p w:rsidR="0011659B" w:rsidRDefault="0011659B" w:rsidP="00E71FC3">
      <w:pPr>
        <w:pStyle w:val="NoSpacing"/>
      </w:pPr>
    </w:p>
    <w:p w:rsidR="0011659B" w:rsidRDefault="0011659B" w:rsidP="00E71FC3">
      <w:pPr>
        <w:pStyle w:val="NoSpacing"/>
      </w:pPr>
    </w:p>
    <w:p w:rsidR="0011659B" w:rsidRPr="0011659B" w:rsidRDefault="0011659B" w:rsidP="00E71FC3">
      <w:pPr>
        <w:pStyle w:val="NoSpacing"/>
      </w:pPr>
      <w:r>
        <w:t>25 November 2016</w:t>
      </w:r>
    </w:p>
    <w:sectPr w:rsidR="0011659B" w:rsidRPr="0011659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59B" w:rsidRDefault="0011659B" w:rsidP="00E71FC3">
      <w:pPr>
        <w:spacing w:after="0" w:line="240" w:lineRule="auto"/>
      </w:pPr>
      <w:r>
        <w:separator/>
      </w:r>
    </w:p>
  </w:endnote>
  <w:endnote w:type="continuationSeparator" w:id="0">
    <w:p w:rsidR="0011659B" w:rsidRDefault="001165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59B" w:rsidRDefault="0011659B" w:rsidP="00E71FC3">
      <w:pPr>
        <w:spacing w:after="0" w:line="240" w:lineRule="auto"/>
      </w:pPr>
      <w:r>
        <w:separator/>
      </w:r>
    </w:p>
  </w:footnote>
  <w:footnote w:type="continuationSeparator" w:id="0">
    <w:p w:rsidR="0011659B" w:rsidRDefault="001165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9B"/>
    <w:rsid w:val="0011659B"/>
    <w:rsid w:val="001A7C09"/>
    <w:rsid w:val="004D6B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6108C"/>
  <w15:chartTrackingRefBased/>
  <w15:docId w15:val="{20272CED-968A-43F5-9464-A2AD49B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2016-11-25T22:40:00Z</dcterms:created>
  <dcterms:modified xsi:type="dcterms:W3CDTF">2016-11-25T22:45:00Z</dcterms:modified>
</cp:coreProperties>
</file>